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7A03E" w14:textId="0A1AB30A" w:rsidR="00BA00AB" w:rsidRDefault="000B508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Beatrice SHIRLEY</w:t>
      </w:r>
      <w:r>
        <w:rPr>
          <w:rFonts w:ascii="Times New Roman" w:hAnsi="Times New Roman" w:cs="Times New Roman"/>
          <w:sz w:val="24"/>
          <w:szCs w:val="24"/>
        </w:rPr>
        <w:t xml:space="preserve">      (d.1440)</w:t>
      </w:r>
    </w:p>
    <w:p w14:paraId="3D533EC1" w14:textId="487E76EF" w:rsidR="000B5088" w:rsidRDefault="000B508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14:paraId="36A59780" w14:textId="09B1D9D4" w:rsidR="000B5088" w:rsidRDefault="000B508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FE42B5" w14:textId="6351BF11" w:rsidR="000B5088" w:rsidRDefault="000B508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1BDA8C" w14:textId="4DC5E116" w:rsidR="000B5088" w:rsidRDefault="000B508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Sir Hugh Shirley(k.b.1403)(q.v.).</w:t>
      </w:r>
    </w:p>
    <w:p w14:paraId="5FEBF1EE" w14:textId="6441BA8F" w:rsidR="000B5088" w:rsidRDefault="000B5088" w:rsidP="000B50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25-43</w:t>
      </w:r>
      <w:r w:rsidR="008F663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3BA4EA5" w14:textId="1D67B209" w:rsidR="000B5088" w:rsidRDefault="000B5088" w:rsidP="000B50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25CF8C" w14:textId="7B980440" w:rsidR="000B5088" w:rsidRDefault="000B5088" w:rsidP="000B50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E7F5A7" w14:textId="0B2DC8E2" w:rsidR="000B5088" w:rsidRDefault="000B5088" w:rsidP="000B50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Apr.1440</w:t>
      </w:r>
      <w:r>
        <w:rPr>
          <w:rFonts w:ascii="Times New Roman" w:hAnsi="Times New Roman" w:cs="Times New Roman"/>
          <w:sz w:val="24"/>
          <w:szCs w:val="24"/>
        </w:rPr>
        <w:tab/>
      </w:r>
      <w:r w:rsidR="007A1E7D">
        <w:rPr>
          <w:rFonts w:ascii="Times New Roman" w:hAnsi="Times New Roman" w:cs="Times New Roman"/>
          <w:sz w:val="24"/>
          <w:szCs w:val="24"/>
        </w:rPr>
        <w:t>She died.   (ibid.)</w:t>
      </w:r>
    </w:p>
    <w:p w14:paraId="79AD12A5" w14:textId="77777777" w:rsidR="000B5088" w:rsidRDefault="000B5088" w:rsidP="000B50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B14650" w14:textId="77777777" w:rsidR="000B5088" w:rsidRDefault="000B5088" w:rsidP="000B50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E36D5D" w14:textId="77777777" w:rsidR="000B5088" w:rsidRDefault="000B5088" w:rsidP="000B50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October 2021</w:t>
      </w:r>
    </w:p>
    <w:p w14:paraId="3B58E6BA" w14:textId="77777777" w:rsidR="000B5088" w:rsidRPr="000B5088" w:rsidRDefault="000B508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0B5088" w:rsidRPr="000B50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06FB7" w14:textId="77777777" w:rsidR="000B5088" w:rsidRDefault="000B5088" w:rsidP="009139A6">
      <w:r>
        <w:separator/>
      </w:r>
    </w:p>
  </w:endnote>
  <w:endnote w:type="continuationSeparator" w:id="0">
    <w:p w14:paraId="769C8916" w14:textId="77777777" w:rsidR="000B5088" w:rsidRDefault="000B50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FFA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518C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D71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B2724" w14:textId="77777777" w:rsidR="000B5088" w:rsidRDefault="000B5088" w:rsidP="009139A6">
      <w:r>
        <w:separator/>
      </w:r>
    </w:p>
  </w:footnote>
  <w:footnote w:type="continuationSeparator" w:id="0">
    <w:p w14:paraId="1BB3918A" w14:textId="77777777" w:rsidR="000B5088" w:rsidRDefault="000B50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105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A9D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0AC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088"/>
    <w:rsid w:val="000666E0"/>
    <w:rsid w:val="000B5088"/>
    <w:rsid w:val="002510B7"/>
    <w:rsid w:val="005C130B"/>
    <w:rsid w:val="007A1E7D"/>
    <w:rsid w:val="00826F5C"/>
    <w:rsid w:val="008F6634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C83E7"/>
  <w15:chartTrackingRefBased/>
  <w15:docId w15:val="{231BDAE4-A18D-4776-9F3B-8187E9CBB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2021-10-09T17:19:00Z</dcterms:created>
  <dcterms:modified xsi:type="dcterms:W3CDTF">2021-10-09T17:30:00Z</dcterms:modified>
</cp:coreProperties>
</file>